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B3" w:rsidRPr="00F879A5" w:rsidRDefault="002959B3" w:rsidP="00061569">
      <w:pPr>
        <w:jc w:val="center"/>
        <w:rPr>
          <w:rFonts w:ascii="Times New Roman" w:hAnsi="Times New Roman"/>
          <w:b/>
          <w:sz w:val="28"/>
          <w:szCs w:val="28"/>
        </w:rPr>
      </w:pPr>
      <w:r w:rsidRPr="00F879A5">
        <w:rPr>
          <w:rFonts w:ascii="Times New Roman" w:hAnsi="Times New Roman"/>
          <w:b/>
          <w:sz w:val="28"/>
          <w:szCs w:val="28"/>
        </w:rPr>
        <w:t>Финансовый план семьи</w:t>
      </w:r>
    </w:p>
    <w:tbl>
      <w:tblPr>
        <w:tblW w:w="14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357"/>
        <w:gridCol w:w="1242"/>
        <w:gridCol w:w="1071"/>
        <w:gridCol w:w="1545"/>
        <w:gridCol w:w="1928"/>
        <w:gridCol w:w="1772"/>
        <w:gridCol w:w="2458"/>
      </w:tblGrid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№ п/п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Наименование статьи доходов</w:t>
            </w: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Сумма</w:t>
            </w: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№ п/п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Наименование статьи расходов</w:t>
            </w: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 xml:space="preserve">Сумма </w:t>
            </w: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Оптимизация</w:t>
            </w:r>
          </w:p>
        </w:tc>
      </w:tr>
      <w:tr w:rsidR="002959B3" w:rsidRPr="0044437A" w:rsidTr="0044437A">
        <w:tc>
          <w:tcPr>
            <w:tcW w:w="5558" w:type="dxa"/>
            <w:gridSpan w:val="3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Регулярные  доходы</w:t>
            </w:r>
          </w:p>
        </w:tc>
        <w:tc>
          <w:tcPr>
            <w:tcW w:w="6316" w:type="dxa"/>
            <w:gridSpan w:val="4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Регулярные расходы</w:t>
            </w: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2.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2.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3.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3.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4.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4.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5.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5.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6.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6.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7.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7.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4316" w:type="dxa"/>
            <w:gridSpan w:val="2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Итого</w:t>
            </w: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44" w:type="dxa"/>
            <w:gridSpan w:val="3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Итого</w:t>
            </w: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5558" w:type="dxa"/>
            <w:gridSpan w:val="3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Разовые доходы</w:t>
            </w:r>
          </w:p>
        </w:tc>
        <w:tc>
          <w:tcPr>
            <w:tcW w:w="6316" w:type="dxa"/>
            <w:gridSpan w:val="4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Разовые расходы</w:t>
            </w: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2.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2.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3.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3.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4.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4.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5.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5.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6.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6.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7.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7.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8.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8.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9.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9.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10.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10.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11.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11.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12.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12.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13.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13.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14.</w:t>
            </w: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14.</w:t>
            </w: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4316" w:type="dxa"/>
            <w:gridSpan w:val="2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Итого</w:t>
            </w: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44" w:type="dxa"/>
            <w:gridSpan w:val="3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Итого</w:t>
            </w: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95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3357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071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3473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4316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Общая сумма доходов за месяц</w:t>
            </w: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44" w:type="dxa"/>
            <w:gridSpan w:val="3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Общая сумма расходов за месяц</w:t>
            </w: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4316" w:type="dxa"/>
            <w:gridSpan w:val="2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24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44" w:type="dxa"/>
            <w:gridSpan w:val="3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772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5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8174" w:type="dxa"/>
            <w:gridSpan w:val="5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Экономия средств за месяц (средства для инвестиции) = Общая сумма доходов - Общая сумма расходов</w:t>
            </w:r>
          </w:p>
        </w:tc>
        <w:tc>
          <w:tcPr>
            <w:tcW w:w="6158" w:type="dxa"/>
            <w:gridSpan w:val="3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</w:tbl>
    <w:p w:rsidR="002959B3" w:rsidRDefault="002959B3">
      <w:pPr>
        <w:rPr>
          <w:rFonts w:ascii="Times New Roman" w:hAnsi="Times New Roman"/>
          <w:b/>
          <w:sz w:val="28"/>
          <w:szCs w:val="28"/>
        </w:rPr>
      </w:pPr>
    </w:p>
    <w:p w:rsidR="002959B3" w:rsidRDefault="002959B3">
      <w:pPr>
        <w:rPr>
          <w:rFonts w:ascii="Times New Roman" w:hAnsi="Times New Roman"/>
          <w:b/>
          <w:sz w:val="28"/>
          <w:szCs w:val="28"/>
        </w:rPr>
      </w:pPr>
      <w:r w:rsidRPr="00F879A5">
        <w:rPr>
          <w:rFonts w:ascii="Times New Roman" w:hAnsi="Times New Roman"/>
          <w:b/>
          <w:sz w:val="28"/>
          <w:szCs w:val="28"/>
        </w:rPr>
        <w:t>Инвестиционный план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536"/>
        <w:gridCol w:w="2409"/>
        <w:gridCol w:w="1985"/>
        <w:gridCol w:w="2410"/>
        <w:gridCol w:w="2268"/>
      </w:tblGrid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№ п/п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Наименование цели</w:t>
            </w: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Текущая стоимость цели</w:t>
            </w: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Год достижения</w:t>
            </w: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Будущая стоимость цели</w:t>
            </w: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Ежемесячные инв</w:t>
            </w:r>
            <w:r w:rsidRPr="0044437A">
              <w:t>е</w:t>
            </w:r>
            <w:r w:rsidRPr="0044437A">
              <w:t>стиции</w:t>
            </w: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1.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2.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3.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4.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  <w:r w:rsidRPr="0044437A">
              <w:t>5.</w:t>
            </w: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ИТОГО</w:t>
            </w: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  <w:jc w:val="center"/>
            </w:pPr>
            <w:r w:rsidRPr="0044437A">
              <w:t>Х</w:t>
            </w: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  <w:tr w:rsidR="002959B3" w:rsidRPr="0044437A" w:rsidTr="0044437A">
        <w:tc>
          <w:tcPr>
            <w:tcW w:w="67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4536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09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1985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410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  <w:tc>
          <w:tcPr>
            <w:tcW w:w="2268" w:type="dxa"/>
          </w:tcPr>
          <w:p w:rsidR="002959B3" w:rsidRPr="0044437A" w:rsidRDefault="002959B3" w:rsidP="0044437A">
            <w:pPr>
              <w:spacing w:after="0" w:line="240" w:lineRule="auto"/>
            </w:pPr>
          </w:p>
        </w:tc>
      </w:tr>
    </w:tbl>
    <w:p w:rsidR="002959B3" w:rsidRDefault="002959B3" w:rsidP="0013587D">
      <w:pPr>
        <w:rPr>
          <w:rFonts w:ascii="Times New Roman" w:hAnsi="Times New Roman"/>
          <w:sz w:val="28"/>
          <w:szCs w:val="28"/>
        </w:rPr>
      </w:pPr>
    </w:p>
    <w:p w:rsidR="002959B3" w:rsidRDefault="002959B3" w:rsidP="001358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 решения: Опередите будущую стоимость цели(по формуле) – Посчитайте сколько денег Вам не хватает (если есть активы) – Посчитайте сумму ежемесячных инвестиций по формуле 2</w:t>
      </w:r>
    </w:p>
    <w:p w:rsidR="002959B3" w:rsidRDefault="002959B3" w:rsidP="00605CD5">
      <w:pPr>
        <w:pStyle w:val="ListParagraph"/>
        <w:numPr>
          <w:ilvl w:val="0"/>
          <w:numId w:val="1"/>
        </w:numPr>
        <w:ind w:left="709" w:hanging="349"/>
        <w:rPr>
          <w:rFonts w:ascii="Times New Roman" w:hAnsi="Times New Roman"/>
          <w:bCs/>
          <w:sz w:val="28"/>
          <w:szCs w:val="28"/>
        </w:rPr>
      </w:pPr>
      <w:r w:rsidRPr="00E73930">
        <w:rPr>
          <w:rFonts w:ascii="Times New Roman" w:hAnsi="Times New Roman"/>
          <w:bCs/>
          <w:sz w:val="28"/>
          <w:szCs w:val="28"/>
        </w:rPr>
        <w:t xml:space="preserve">БЦ= ТЦ </w:t>
      </w:r>
      <w:r w:rsidRPr="00E73930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E73930">
        <w:rPr>
          <w:rFonts w:ascii="Times New Roman" w:hAnsi="Times New Roman"/>
          <w:bCs/>
          <w:sz w:val="28"/>
          <w:szCs w:val="28"/>
        </w:rPr>
        <w:t xml:space="preserve"> (ИПЦ/100) </w:t>
      </w:r>
      <w:r w:rsidRPr="00E73930">
        <w:rPr>
          <w:rFonts w:ascii="Times New Roman" w:hAnsi="Times New Roman"/>
          <w:bCs/>
          <w:sz w:val="28"/>
          <w:szCs w:val="28"/>
          <w:vertAlign w:val="superscript"/>
        </w:rPr>
        <w:t>кол-во лет до цели</w:t>
      </w:r>
      <w:r w:rsidRPr="00E73930">
        <w:rPr>
          <w:rFonts w:ascii="Times New Roman" w:hAnsi="Times New Roman"/>
          <w:bCs/>
          <w:sz w:val="28"/>
          <w:szCs w:val="28"/>
        </w:rPr>
        <w:br/>
      </w:r>
      <w:r w:rsidRPr="00E73930">
        <w:rPr>
          <w:rFonts w:ascii="Times New Roman" w:hAnsi="Times New Roman"/>
          <w:bCs/>
          <w:sz w:val="28"/>
          <w:szCs w:val="28"/>
        </w:rPr>
        <w:br/>
        <w:t>БЦ – будущая стоимость цели</w:t>
      </w:r>
      <w:r>
        <w:rPr>
          <w:rFonts w:ascii="Times New Roman" w:hAnsi="Times New Roman"/>
          <w:bCs/>
          <w:sz w:val="28"/>
          <w:szCs w:val="28"/>
        </w:rPr>
        <w:t>;</w:t>
      </w:r>
      <w:r w:rsidRPr="00605C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E73930">
        <w:rPr>
          <w:rFonts w:ascii="Times New Roman" w:hAnsi="Times New Roman"/>
          <w:bCs/>
          <w:sz w:val="28"/>
          <w:szCs w:val="28"/>
        </w:rPr>
        <w:t xml:space="preserve">ИПЦ- индекс потребительских цен (инфляция). </w:t>
      </w:r>
    </w:p>
    <w:p w:rsidR="002959B3" w:rsidRDefault="002959B3" w:rsidP="00605CD5">
      <w:pPr>
        <w:pStyle w:val="ListParagraph"/>
        <w:ind w:left="709"/>
        <w:rPr>
          <w:rFonts w:ascii="Times New Roman" w:hAnsi="Times New Roman"/>
          <w:bCs/>
          <w:sz w:val="28"/>
          <w:szCs w:val="28"/>
        </w:rPr>
      </w:pPr>
      <w:r w:rsidRPr="00E73930">
        <w:rPr>
          <w:rFonts w:ascii="Times New Roman" w:hAnsi="Times New Roman"/>
          <w:bCs/>
          <w:sz w:val="28"/>
          <w:szCs w:val="28"/>
        </w:rPr>
        <w:t>ТЦ-  текущая стоимость цели</w:t>
      </w:r>
      <w:r>
        <w:rPr>
          <w:rFonts w:ascii="Times New Roman" w:hAnsi="Times New Roman"/>
          <w:bCs/>
          <w:sz w:val="28"/>
          <w:szCs w:val="28"/>
        </w:rPr>
        <w:t xml:space="preserve">;              </w:t>
      </w:r>
      <w:r w:rsidRPr="00E73930">
        <w:rPr>
          <w:rFonts w:ascii="Times New Roman" w:hAnsi="Times New Roman"/>
          <w:bCs/>
          <w:sz w:val="28"/>
          <w:szCs w:val="28"/>
        </w:rPr>
        <w:t xml:space="preserve">Подсказка: (ИПЦ/100) </w:t>
      </w:r>
      <w:r w:rsidRPr="00E73930">
        <w:rPr>
          <w:rFonts w:ascii="Times New Roman" w:hAnsi="Times New Roman"/>
          <w:bCs/>
          <w:sz w:val="28"/>
          <w:szCs w:val="28"/>
          <w:vertAlign w:val="superscript"/>
        </w:rPr>
        <w:t xml:space="preserve">кол-во лет до цели  </w: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 w:rsidRPr="0013587D">
        <w:rPr>
          <w:rFonts w:ascii="Times New Roman" w:hAnsi="Times New Roman"/>
          <w:bCs/>
          <w:sz w:val="28"/>
          <w:szCs w:val="28"/>
        </w:rPr>
        <w:t>=</w: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 w:rsidRPr="00E73930">
        <w:rPr>
          <w:rFonts w:ascii="Times New Roman" w:hAnsi="Times New Roman"/>
          <w:bCs/>
          <w:sz w:val="28"/>
          <w:szCs w:val="28"/>
        </w:rPr>
        <w:t xml:space="preserve">для 1 года – </w:t>
      </w:r>
      <w:r>
        <w:rPr>
          <w:rFonts w:ascii="Times New Roman" w:hAnsi="Times New Roman"/>
          <w:bCs/>
          <w:sz w:val="28"/>
          <w:szCs w:val="28"/>
        </w:rPr>
        <w:t>1,1</w:t>
      </w:r>
      <w:r w:rsidRPr="00E73930">
        <w:rPr>
          <w:rFonts w:ascii="Times New Roman" w:hAnsi="Times New Roman"/>
          <w:bCs/>
          <w:sz w:val="28"/>
          <w:szCs w:val="28"/>
        </w:rPr>
        <w:t xml:space="preserve">; </w:t>
      </w:r>
    </w:p>
    <w:p w:rsidR="002959B3" w:rsidRDefault="002959B3" w:rsidP="00605CD5">
      <w:pPr>
        <w:pStyle w:val="ListParagraph"/>
        <w:ind w:left="524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E73930">
        <w:rPr>
          <w:rFonts w:ascii="Times New Roman" w:hAnsi="Times New Roman"/>
          <w:bCs/>
          <w:sz w:val="28"/>
          <w:szCs w:val="28"/>
        </w:rPr>
        <w:t>для 4 лет -</w:t>
      </w:r>
      <w:r>
        <w:rPr>
          <w:rFonts w:ascii="Times New Roman" w:hAnsi="Times New Roman"/>
          <w:bCs/>
          <w:sz w:val="28"/>
          <w:szCs w:val="28"/>
        </w:rPr>
        <w:t xml:space="preserve"> 1,4641;</w:t>
      </w:r>
    </w:p>
    <w:p w:rsidR="002959B3" w:rsidRDefault="002959B3" w:rsidP="00605CD5">
      <w:pPr>
        <w:pStyle w:val="ListParagraph"/>
        <w:ind w:left="524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E73930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5 лет – 1,6105; </w:t>
      </w:r>
    </w:p>
    <w:p w:rsidR="002959B3" w:rsidRPr="00605CD5" w:rsidRDefault="002959B3" w:rsidP="00605CD5">
      <w:pPr>
        <w:pStyle w:val="ListParagraph"/>
        <w:ind w:left="524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605CD5">
        <w:rPr>
          <w:rFonts w:ascii="Times New Roman" w:hAnsi="Times New Roman"/>
          <w:bCs/>
          <w:sz w:val="28"/>
          <w:szCs w:val="28"/>
        </w:rPr>
        <w:t>для 6 лет – 1,7716</w:t>
      </w:r>
      <w:r w:rsidRPr="00605CD5">
        <w:rPr>
          <w:rFonts w:ascii="Times New Roman" w:hAnsi="Times New Roman"/>
          <w:bCs/>
          <w:sz w:val="28"/>
          <w:szCs w:val="28"/>
        </w:rPr>
        <w:br/>
      </w:r>
      <w:r w:rsidRPr="00605CD5">
        <w:rPr>
          <w:rFonts w:ascii="Times New Roman" w:hAnsi="Times New Roman"/>
          <w:bCs/>
          <w:sz w:val="28"/>
          <w:szCs w:val="28"/>
        </w:rPr>
        <w:br/>
      </w:r>
      <w:r w:rsidRPr="00605C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05CD5">
        <w:rPr>
          <w:rFonts w:ascii="Times New Roman" w:hAnsi="Times New Roman"/>
          <w:sz w:val="28"/>
          <w:szCs w:val="28"/>
        </w:rPr>
        <w:t xml:space="preserve">    </w:t>
      </w:r>
    </w:p>
    <w:p w:rsidR="002959B3" w:rsidRDefault="002959B3" w:rsidP="00E73930">
      <w:pPr>
        <w:pStyle w:val="ListParagraph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605CD5">
        <w:rPr>
          <w:rFonts w:ascii="Times New Roman" w:hAnsi="Times New Roman"/>
          <w:sz w:val="28"/>
          <w:szCs w:val="28"/>
        </w:rPr>
        <w:t xml:space="preserve">Ежемесячные инвестиции = </w:t>
      </w:r>
      <w:r w:rsidRPr="00605CD5">
        <w:rPr>
          <w:rFonts w:ascii="Times New Roman" w:hAnsi="Times New Roman"/>
          <w:sz w:val="28"/>
          <w:szCs w:val="28"/>
        </w:rPr>
        <w:tab/>
      </w:r>
      <w:r w:rsidRPr="00605CD5">
        <w:rPr>
          <w:rFonts w:ascii="Times New Roman" w:hAnsi="Times New Roman"/>
          <w:sz w:val="28"/>
          <w:szCs w:val="28"/>
        </w:rPr>
        <w:tab/>
        <w:t xml:space="preserve">   </w:t>
      </w:r>
      <w:r w:rsidRPr="0044437A">
        <w:rPr>
          <w:rFonts w:ascii="Times New Roman" w:hAnsi="Times New Roman"/>
          <w:sz w:val="28"/>
          <w:szCs w:val="28"/>
        </w:rPr>
        <w:fldChar w:fldCharType="begin"/>
      </w:r>
      <w:r w:rsidRPr="0044437A">
        <w:rPr>
          <w:rFonts w:ascii="Times New Roman" w:hAnsi="Times New Roman"/>
          <w:sz w:val="28"/>
          <w:szCs w:val="28"/>
        </w:rPr>
        <w:instrText xml:space="preserve"> QUOTE </w:instrText>
      </w:r>
      <w:r w:rsidRPr="0044437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605CD5&quot;/&gt;&lt;wsp:rsid wsp:val=&quot;00672544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67254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‘Р¦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РљРї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instrText xml:space="preserve"> </w:instrText>
      </w:r>
      <w:r w:rsidRPr="0044437A">
        <w:rPr>
          <w:rFonts w:ascii="Times New Roman" w:hAnsi="Times New Roman"/>
          <w:sz w:val="28"/>
          <w:szCs w:val="28"/>
        </w:rPr>
        <w:fldChar w:fldCharType="separate"/>
      </w:r>
      <w:r w:rsidRPr="0044437A">
        <w:pict>
          <v:shape id="_x0000_i1026" type="#_x0000_t75" style="width:1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605CD5&quot;/&gt;&lt;wsp:rsid wsp:val=&quot;00672544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67254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‘Р¦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РљРї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fldChar w:fldCharType="end"/>
      </w:r>
      <w:r w:rsidRPr="00605CD5">
        <w:rPr>
          <w:rFonts w:ascii="Times New Roman" w:hAnsi="Times New Roman"/>
          <w:sz w:val="28"/>
          <w:szCs w:val="28"/>
        </w:rPr>
        <w:t xml:space="preserve">    </w:t>
      </w:r>
      <w:r w:rsidRPr="0044437A">
        <w:rPr>
          <w:rFonts w:ascii="Times New Roman" w:hAnsi="Times New Roman"/>
          <w:sz w:val="28"/>
          <w:szCs w:val="28"/>
        </w:rPr>
        <w:fldChar w:fldCharType="begin"/>
      </w:r>
      <w:r w:rsidRPr="0044437A">
        <w:rPr>
          <w:rFonts w:ascii="Times New Roman" w:hAnsi="Times New Roman"/>
          <w:sz w:val="28"/>
          <w:szCs w:val="28"/>
        </w:rPr>
        <w:instrText xml:space="preserve"> QUOTE </w:instrText>
      </w:r>
      <w:r w:rsidRPr="0044437A">
        <w:pict>
          <v:shape id="_x0000_i1027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605CD5&quot;/&gt;&lt;wsp:rsid wsp:val=&quot;007A5032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7A503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instrText xml:space="preserve"> </w:instrText>
      </w:r>
      <w:r w:rsidRPr="0044437A">
        <w:rPr>
          <w:rFonts w:ascii="Times New Roman" w:hAnsi="Times New Roman"/>
          <w:sz w:val="28"/>
          <w:szCs w:val="28"/>
        </w:rPr>
        <w:fldChar w:fldCharType="separate"/>
      </w:r>
      <w:r w:rsidRPr="0044437A">
        <w:pict>
          <v:shape id="_x0000_i1028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605CD5&quot;/&gt;&lt;wsp:rsid wsp:val=&quot;007A5032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7A503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fldChar w:fldCharType="end"/>
      </w:r>
      <w:r w:rsidRPr="00605CD5">
        <w:rPr>
          <w:rFonts w:ascii="Times New Roman" w:hAnsi="Times New Roman"/>
          <w:sz w:val="28"/>
          <w:szCs w:val="28"/>
        </w:rPr>
        <w:t xml:space="preserve">      </w:t>
      </w:r>
      <w:r w:rsidRPr="0044437A">
        <w:rPr>
          <w:rFonts w:ascii="Times New Roman" w:hAnsi="Times New Roman"/>
          <w:sz w:val="28"/>
          <w:szCs w:val="28"/>
        </w:rPr>
        <w:fldChar w:fldCharType="begin"/>
      </w:r>
      <w:r w:rsidRPr="0044437A">
        <w:rPr>
          <w:rFonts w:ascii="Times New Roman" w:hAnsi="Times New Roman"/>
          <w:sz w:val="28"/>
          <w:szCs w:val="28"/>
        </w:rPr>
        <w:instrText xml:space="preserve"> QUOTE </w:instrText>
      </w:r>
      <w:r w:rsidRPr="0044437A">
        <w:pict>
          <v:shape id="_x0000_i1029" type="#_x0000_t75" style="width:53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59395B&quot;/&gt;&lt;wsp:rsid wsp:val=&quot;00605CD5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59395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”Р“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2*10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instrText xml:space="preserve"> </w:instrText>
      </w:r>
      <w:r w:rsidRPr="0044437A">
        <w:rPr>
          <w:rFonts w:ascii="Times New Roman" w:hAnsi="Times New Roman"/>
          <w:sz w:val="28"/>
          <w:szCs w:val="28"/>
        </w:rPr>
        <w:fldChar w:fldCharType="separate"/>
      </w:r>
      <w:r w:rsidRPr="0044437A">
        <w:pict>
          <v:shape id="_x0000_i1030" type="#_x0000_t75" style="width:53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3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90A05&quot;/&gt;&lt;wsp:rsid wsp:val=&quot;0013587D&quot;/&gt;&lt;wsp:rsid wsp:val=&quot;00390A05&quot;/&gt;&lt;wsp:rsid wsp:val=&quot;0044437A&quot;/&gt;&lt;wsp:rsid wsp:val=&quot;00480328&quot;/&gt;&lt;wsp:rsid wsp:val=&quot;0059395B&quot;/&gt;&lt;wsp:rsid wsp:val=&quot;00605CD5&quot;/&gt;&lt;wsp:rsid wsp:val=&quot;009A05B1&quot;/&gt;&lt;wsp:rsid wsp:val=&quot;00A07290&quot;/&gt;&lt;wsp:rsid wsp:val=&quot;00E73930&quot;/&gt;&lt;wsp:rsid wsp:val=&quot;00EE3F58&quot;/&gt;&lt;wsp:rsid wsp:val=&quot;00F879A5&quot;/&gt;&lt;wsp:rsid wsp:val=&quot;00FF2DCE&quot;/&gt;&lt;/wsp:rsids&gt;&lt;/w:docPr&gt;&lt;w:body&gt;&lt;w:p wsp:rsidR=&quot;00000000&quot; wsp:rsidRDefault=&quot;0059395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”Р“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2*10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44437A">
        <w:rPr>
          <w:rFonts w:ascii="Times New Roman" w:hAnsi="Times New Roman"/>
          <w:sz w:val="28"/>
          <w:szCs w:val="28"/>
        </w:rPr>
        <w:fldChar w:fldCharType="end"/>
      </w:r>
    </w:p>
    <w:p w:rsidR="002959B3" w:rsidRPr="00605CD5" w:rsidRDefault="002959B3" w:rsidP="00605CD5">
      <w:pPr>
        <w:pStyle w:val="ListParagraph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605CD5">
        <w:rPr>
          <w:rFonts w:ascii="Times New Roman" w:hAnsi="Times New Roman"/>
          <w:sz w:val="28"/>
          <w:szCs w:val="28"/>
        </w:rPr>
        <w:t>БЦ- будущая стоимость цели</w:t>
      </w:r>
    </w:p>
    <w:p w:rsidR="002959B3" w:rsidRDefault="002959B3" w:rsidP="00E73930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 – коэффициент пересчета (для 1 года – 0,104; для 4 лет – 0,489; для 5 лет-0,645; для 6 лет – 0,817)</w:t>
      </w:r>
    </w:p>
    <w:p w:rsidR="002959B3" w:rsidRDefault="002959B3" w:rsidP="00061569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ДГ – доходность в год % (12% годовых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:rsidR="002959B3" w:rsidRDefault="002959B3">
      <w:pPr>
        <w:rPr>
          <w:rFonts w:ascii="Times New Roman" w:hAnsi="Times New Roman"/>
          <w:sz w:val="28"/>
          <w:szCs w:val="28"/>
        </w:rPr>
      </w:pPr>
    </w:p>
    <w:sectPr w:rsidR="002959B3" w:rsidSect="00F879A5">
      <w:pgSz w:w="16838" w:h="11906" w:orient="landscape"/>
      <w:pgMar w:top="1135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A2497"/>
    <w:multiLevelType w:val="hybridMultilevel"/>
    <w:tmpl w:val="FF308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A05"/>
    <w:rsid w:val="00061569"/>
    <w:rsid w:val="0013587D"/>
    <w:rsid w:val="002959B3"/>
    <w:rsid w:val="00390A05"/>
    <w:rsid w:val="0044437A"/>
    <w:rsid w:val="00480328"/>
    <w:rsid w:val="00605CD5"/>
    <w:rsid w:val="009A05B1"/>
    <w:rsid w:val="00A07290"/>
    <w:rsid w:val="00E66DD9"/>
    <w:rsid w:val="00E73930"/>
    <w:rsid w:val="00EE3F58"/>
    <w:rsid w:val="00F879A5"/>
    <w:rsid w:val="00FF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5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0A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F879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739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05CD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60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266</Words>
  <Characters>1520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Beliy</dc:creator>
  <cp:keywords/>
  <dc:description/>
  <cp:lastModifiedBy>vorotchenko</cp:lastModifiedBy>
  <cp:revision>3</cp:revision>
  <cp:lastPrinted>2015-10-16T12:19:00Z</cp:lastPrinted>
  <dcterms:created xsi:type="dcterms:W3CDTF">2015-10-16T10:57:00Z</dcterms:created>
  <dcterms:modified xsi:type="dcterms:W3CDTF">2019-01-17T11:25:00Z</dcterms:modified>
</cp:coreProperties>
</file>